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7933" w14:textId="77777777" w:rsidR="00074CC2" w:rsidRDefault="00074CC2" w:rsidP="00074CC2">
      <w:pPr>
        <w:pStyle w:val="NoSpacing"/>
      </w:pPr>
      <w:r>
        <w:rPr>
          <w:u w:val="single"/>
        </w:rPr>
        <w:t>John MILBORN</w:t>
      </w:r>
      <w:r>
        <w:t xml:space="preserve">      (fl.1428)</w:t>
      </w:r>
    </w:p>
    <w:p w14:paraId="54D77F34" w14:textId="77777777" w:rsidR="00074CC2" w:rsidRDefault="00074CC2" w:rsidP="00074CC2">
      <w:pPr>
        <w:pStyle w:val="NoSpacing"/>
      </w:pPr>
    </w:p>
    <w:p w14:paraId="6A37DA62" w14:textId="2CA8D47F" w:rsidR="00074CC2" w:rsidRDefault="00074CC2" w:rsidP="00074CC2">
      <w:pPr>
        <w:pStyle w:val="NoSpacing"/>
      </w:pPr>
    </w:p>
    <w:p w14:paraId="14F65E9D" w14:textId="77777777" w:rsidR="001904E5" w:rsidRDefault="001904E5" w:rsidP="001904E5">
      <w:pPr>
        <w:pStyle w:val="NoSpacing"/>
      </w:pPr>
      <w:r>
        <w:t>29 Dec.1422</w:t>
      </w:r>
      <w:r>
        <w:tab/>
        <w:t xml:space="preserve">He was a juror on the inquisition post mortem held in Yeovil, Somerset, </w:t>
      </w:r>
    </w:p>
    <w:p w14:paraId="4A986502" w14:textId="77777777" w:rsidR="001904E5" w:rsidRDefault="001904E5" w:rsidP="001904E5">
      <w:pPr>
        <w:pStyle w:val="NoSpacing"/>
      </w:pPr>
      <w:r>
        <w:tab/>
      </w:r>
      <w:r>
        <w:tab/>
        <w:t>into lands of the late Sir John Horsy(q.v.).</w:t>
      </w:r>
    </w:p>
    <w:p w14:paraId="5367CB80" w14:textId="77777777" w:rsidR="001904E5" w:rsidRDefault="001904E5" w:rsidP="001904E5">
      <w:pPr>
        <w:pStyle w:val="NoSpacing"/>
      </w:pPr>
      <w:r>
        <w:tab/>
      </w:r>
      <w:r>
        <w:tab/>
        <w:t>(www.inquisitionspostmortem.ac.uk  ref. eCIPM 22-23)</w:t>
      </w:r>
    </w:p>
    <w:p w14:paraId="4FF6DC2B" w14:textId="77777777" w:rsidR="001904E5" w:rsidRPr="001D78C4" w:rsidRDefault="001904E5" w:rsidP="001904E5">
      <w:pPr>
        <w:spacing w:after="0" w:line="240" w:lineRule="auto"/>
        <w:rPr>
          <w:rFonts w:eastAsia="Calibri"/>
          <w:lang w:val="en-US"/>
        </w:rPr>
      </w:pPr>
      <w:r w:rsidRPr="001D78C4">
        <w:rPr>
          <w:rFonts w:eastAsia="Calibri"/>
          <w:lang w:val="en-US"/>
        </w:rPr>
        <w:t>18 Jun.1423</w:t>
      </w:r>
      <w:r w:rsidRPr="001D78C4">
        <w:rPr>
          <w:rFonts w:eastAsia="Calibri"/>
          <w:lang w:val="en-US"/>
        </w:rPr>
        <w:tab/>
        <w:t>He was a juror on the inquisition melius inquirendo held in Yeovil,</w:t>
      </w:r>
    </w:p>
    <w:p w14:paraId="4C694253" w14:textId="77777777" w:rsidR="001904E5" w:rsidRPr="001D78C4" w:rsidRDefault="001904E5" w:rsidP="001904E5">
      <w:pPr>
        <w:spacing w:after="0" w:line="240" w:lineRule="auto"/>
        <w:rPr>
          <w:rFonts w:eastAsia="Calibri"/>
          <w:lang w:val="en-US"/>
        </w:rPr>
      </w:pPr>
      <w:r w:rsidRPr="001D78C4">
        <w:rPr>
          <w:rFonts w:eastAsia="Calibri"/>
          <w:lang w:val="en-US"/>
        </w:rPr>
        <w:tab/>
      </w:r>
      <w:r w:rsidRPr="001D78C4">
        <w:rPr>
          <w:rFonts w:eastAsia="Calibri"/>
          <w:lang w:val="en-US"/>
        </w:rPr>
        <w:tab/>
        <w:t>Somerset, into lands of the late William Gascoigne of Bridgewater(q.v.).</w:t>
      </w:r>
    </w:p>
    <w:p w14:paraId="0F6B1A16" w14:textId="526ACC47" w:rsidR="001904E5" w:rsidRPr="001904E5" w:rsidRDefault="001904E5" w:rsidP="001904E5">
      <w:pPr>
        <w:pStyle w:val="NoSpacing"/>
      </w:pPr>
      <w:r w:rsidRPr="001D78C4">
        <w:rPr>
          <w:rFonts w:eastAsia="Calibri"/>
          <w:lang w:val="en-US"/>
        </w:rPr>
        <w:tab/>
      </w:r>
      <w:r w:rsidRPr="001D78C4">
        <w:rPr>
          <w:rFonts w:eastAsia="Calibri"/>
          <w:lang w:val="en-US"/>
        </w:rPr>
        <w:tab/>
        <w:t>(www.inquisitionspostmortem.ac.uk ref. eCIPM 22-195)</w:t>
      </w:r>
    </w:p>
    <w:p w14:paraId="1AD473B8" w14:textId="77777777" w:rsidR="001904E5" w:rsidRDefault="001904E5" w:rsidP="001904E5">
      <w:pPr>
        <w:pStyle w:val="NoSpacing"/>
        <w:rPr>
          <w:lang w:val="en-US"/>
        </w:rPr>
      </w:pPr>
      <w:r>
        <w:rPr>
          <w:lang w:val="en-US"/>
        </w:rPr>
        <w:t>24 Apr.1425</w:t>
      </w:r>
      <w:r>
        <w:rPr>
          <w:lang w:val="en-US"/>
        </w:rPr>
        <w:tab/>
        <w:t>He was a juror on the inquisition post mortem held in Langport, Somerset,</w:t>
      </w:r>
    </w:p>
    <w:p w14:paraId="63681662" w14:textId="77777777" w:rsidR="001904E5" w:rsidRDefault="001904E5" w:rsidP="001904E5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into lands of Sir John St.John(q.v.).</w:t>
      </w:r>
    </w:p>
    <w:p w14:paraId="63ECD318" w14:textId="4AE8F84B" w:rsidR="001904E5" w:rsidRDefault="001904E5" w:rsidP="00074CC2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(www.inquisitionspostmortem.ac.uk  ref. eCIPM 22-385)</w:t>
      </w:r>
    </w:p>
    <w:p w14:paraId="5A495F88" w14:textId="3272E422" w:rsidR="00B1256C" w:rsidRDefault="00B1256C" w:rsidP="00B1256C">
      <w:pPr>
        <w:pStyle w:val="NoSpacing"/>
      </w:pPr>
      <w:r>
        <w:t>17 Aug.</w:t>
      </w:r>
      <w:r>
        <w:tab/>
        <w:t>He was a juror on the inquisition devenerunt held in Yeovil, Somerset,</w:t>
      </w:r>
    </w:p>
    <w:p w14:paraId="4BE2CFEE" w14:textId="77777777" w:rsidR="00B1256C" w:rsidRDefault="00B1256C" w:rsidP="00B1256C">
      <w:pPr>
        <w:pStyle w:val="NoSpacing"/>
      </w:pPr>
      <w:r>
        <w:tab/>
      </w:r>
      <w:r>
        <w:tab/>
        <w:t>into lands of the late Henry Beaufort(q.v.).</w:t>
      </w:r>
    </w:p>
    <w:p w14:paraId="0B6C7175" w14:textId="574FAA09" w:rsidR="00B1256C" w:rsidRDefault="00B1256C" w:rsidP="00B1256C">
      <w:pPr>
        <w:pStyle w:val="NoSpacing"/>
      </w:pPr>
      <w:r>
        <w:tab/>
      </w:r>
      <w:r>
        <w:tab/>
        <w:t>(www.inquisitionspostmortem.ac.uk   ref. eCIPM 22-405)</w:t>
      </w:r>
    </w:p>
    <w:p w14:paraId="7BC1E266" w14:textId="77777777" w:rsidR="00074CC2" w:rsidRDefault="00074CC2" w:rsidP="00074CC2">
      <w:pPr>
        <w:pStyle w:val="NoSpacing"/>
      </w:pPr>
      <w:r>
        <w:t>10 May1428</w:t>
      </w:r>
      <w:r>
        <w:tab/>
        <w:t>He was a juror on the inquisition post mortem held in Ilchester, Somerset,</w:t>
      </w:r>
    </w:p>
    <w:p w14:paraId="58176C79" w14:textId="77777777" w:rsidR="00074CC2" w:rsidRDefault="00074CC2" w:rsidP="00074CC2">
      <w:pPr>
        <w:pStyle w:val="NoSpacing"/>
      </w:pPr>
      <w:r>
        <w:tab/>
      </w:r>
      <w:r>
        <w:tab/>
        <w:t>into lands of the late Sir John Stafford(q.v.).</w:t>
      </w:r>
    </w:p>
    <w:p w14:paraId="15A93CE5" w14:textId="77777777" w:rsidR="00074CC2" w:rsidRDefault="00074CC2" w:rsidP="00074CC2">
      <w:pPr>
        <w:pStyle w:val="NoSpacing"/>
      </w:pPr>
      <w:r>
        <w:tab/>
      </w:r>
      <w:r>
        <w:tab/>
        <w:t>(www.inquisitionspostmortem.ac.uk   ref. eCIPM 23-66)</w:t>
      </w:r>
    </w:p>
    <w:p w14:paraId="1891D5FD" w14:textId="77777777" w:rsidR="00074CC2" w:rsidRDefault="00074CC2" w:rsidP="00074CC2">
      <w:pPr>
        <w:pStyle w:val="NoSpacing"/>
      </w:pPr>
    </w:p>
    <w:p w14:paraId="637C005F" w14:textId="71177225" w:rsidR="00074CC2" w:rsidRDefault="00074CC2" w:rsidP="00074CC2">
      <w:pPr>
        <w:pStyle w:val="NoSpacing"/>
      </w:pPr>
    </w:p>
    <w:p w14:paraId="42831AAF" w14:textId="2B82EF5A" w:rsidR="00B1256C" w:rsidRDefault="00B1256C" w:rsidP="00074CC2">
      <w:pPr>
        <w:pStyle w:val="NoSpacing"/>
      </w:pPr>
      <w:r>
        <w:t xml:space="preserve">  8 February 2018</w:t>
      </w:r>
    </w:p>
    <w:p w14:paraId="5925178D" w14:textId="3B9031A5" w:rsidR="001904E5" w:rsidRPr="00CE7A19" w:rsidRDefault="001904E5" w:rsidP="00074CC2">
      <w:pPr>
        <w:pStyle w:val="NoSpacing"/>
      </w:pPr>
      <w:r>
        <w:t>24 August 2021</w:t>
      </w:r>
    </w:p>
    <w:p w14:paraId="27272557" w14:textId="77777777" w:rsidR="006B2F86" w:rsidRPr="00074CC2" w:rsidRDefault="001904E5" w:rsidP="00E71FC3">
      <w:pPr>
        <w:pStyle w:val="NoSpacing"/>
      </w:pPr>
    </w:p>
    <w:sectPr w:rsidR="006B2F86" w:rsidRPr="00074C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6039C" w14:textId="77777777" w:rsidR="00074CC2" w:rsidRDefault="00074CC2" w:rsidP="00E71FC3">
      <w:pPr>
        <w:spacing w:after="0" w:line="240" w:lineRule="auto"/>
      </w:pPr>
      <w:r>
        <w:separator/>
      </w:r>
    </w:p>
  </w:endnote>
  <w:endnote w:type="continuationSeparator" w:id="0">
    <w:p w14:paraId="5B49E17C" w14:textId="77777777" w:rsidR="00074CC2" w:rsidRDefault="00074C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D7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03281" w14:textId="77777777" w:rsidR="00074CC2" w:rsidRDefault="00074CC2" w:rsidP="00E71FC3">
      <w:pPr>
        <w:spacing w:after="0" w:line="240" w:lineRule="auto"/>
      </w:pPr>
      <w:r>
        <w:separator/>
      </w:r>
    </w:p>
  </w:footnote>
  <w:footnote w:type="continuationSeparator" w:id="0">
    <w:p w14:paraId="5B33A3E9" w14:textId="77777777" w:rsidR="00074CC2" w:rsidRDefault="00074C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CC2"/>
    <w:rsid w:val="00074CC2"/>
    <w:rsid w:val="001904E5"/>
    <w:rsid w:val="001A7C09"/>
    <w:rsid w:val="00577BD5"/>
    <w:rsid w:val="00656CBA"/>
    <w:rsid w:val="006A1F77"/>
    <w:rsid w:val="00733BE7"/>
    <w:rsid w:val="00AB52E8"/>
    <w:rsid w:val="00B1256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E52F0"/>
  <w15:chartTrackingRefBased/>
  <w15:docId w15:val="{83F784F9-8E8F-4441-BF97-C5529B0F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2017-09-18T19:48:00Z</dcterms:created>
  <dcterms:modified xsi:type="dcterms:W3CDTF">2021-08-24T07:01:00Z</dcterms:modified>
</cp:coreProperties>
</file>